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CEA" w:rsidRDefault="00AA3CEA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Описание: 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AA3CEA" w:rsidRDefault="00AA3CEA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AA3CEA" w:rsidRPr="00A833D4" w:rsidRDefault="00AA3CEA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AA3CEA" w:rsidRPr="00A833D4" w:rsidRDefault="00AA3CEA" w:rsidP="00535DB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AA3CEA" w:rsidRPr="00A833D4" w:rsidRDefault="00AA3CEA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четверта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AA3CEA" w:rsidRPr="00A833D4" w:rsidRDefault="00AA3CEA" w:rsidP="00535DB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AA3CEA" w:rsidRPr="00A833D4" w:rsidRDefault="00AA3CEA" w:rsidP="00535DB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 липня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AA3CEA" w:rsidRPr="00A833D4" w:rsidRDefault="00AA3CEA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надання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в оренду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их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ок</w:t>
      </w:r>
    </w:p>
    <w:p w:rsidR="00AA3CEA" w:rsidRDefault="00AA3CEA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фізичним особам</w:t>
      </w:r>
    </w:p>
    <w:p w:rsidR="00AA3CEA" w:rsidRPr="00A833D4" w:rsidRDefault="00AA3CEA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AA3CEA" w:rsidRDefault="00AA3CEA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заяви</w:t>
      </w:r>
      <w:r w:rsidRPr="00A833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фізичних  осіб,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AA3CEA" w:rsidRPr="00A833D4" w:rsidRDefault="00AA3CEA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AA3CEA" w:rsidRDefault="00AA3CEA" w:rsidP="00535DB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AA3CEA" w:rsidRPr="00565B51" w:rsidRDefault="00AA3CEA" w:rsidP="00535DB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AA3CEA" w:rsidRDefault="00AA3CEA" w:rsidP="00445F62">
      <w:pPr>
        <w:pStyle w:val="ListParagraph"/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8A5FD3">
        <w:rPr>
          <w:color w:val="000000"/>
          <w:sz w:val="28"/>
          <w:szCs w:val="28"/>
        </w:rPr>
        <w:t xml:space="preserve">Відповідно до поданої заяви </w:t>
      </w:r>
      <w:r>
        <w:rPr>
          <w:b/>
          <w:color w:val="000000"/>
          <w:sz w:val="28"/>
          <w:szCs w:val="28"/>
        </w:rPr>
        <w:t>фізичної особи-підприємця</w:t>
      </w:r>
      <w:r w:rsidRPr="008A5FD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Вайлунова Олександра Миколайовича</w:t>
      </w:r>
      <w:r w:rsidRPr="008A5FD3">
        <w:rPr>
          <w:b/>
          <w:color w:val="000000"/>
          <w:sz w:val="28"/>
          <w:szCs w:val="28"/>
        </w:rPr>
        <w:t xml:space="preserve">, </w:t>
      </w:r>
      <w:r w:rsidRPr="008A5FD3">
        <w:rPr>
          <w:bCs/>
          <w:color w:val="000000"/>
          <w:sz w:val="28"/>
          <w:szCs w:val="28"/>
        </w:rPr>
        <w:t>на підставі</w:t>
      </w:r>
      <w:r w:rsidRPr="008A5F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свідоцтва</w:t>
      </w:r>
      <w:r w:rsidRPr="008A5FD3">
        <w:rPr>
          <w:color w:val="000000"/>
          <w:sz w:val="28"/>
          <w:szCs w:val="28"/>
        </w:rPr>
        <w:t xml:space="preserve">, надати в оренду терміном на десять років, земельну ділянку  за  адресою: м. Лубни, вул.  </w:t>
      </w:r>
      <w:r>
        <w:rPr>
          <w:color w:val="000000"/>
          <w:sz w:val="28"/>
          <w:szCs w:val="28"/>
        </w:rPr>
        <w:t>Деповська, 21</w:t>
      </w:r>
      <w:r w:rsidRPr="008A5FD3">
        <w:rPr>
          <w:color w:val="000000"/>
          <w:sz w:val="28"/>
          <w:szCs w:val="28"/>
        </w:rPr>
        <w:t xml:space="preserve">, площею </w:t>
      </w:r>
      <w:smartTag w:uri="urn:schemas-microsoft-com:office:smarttags" w:element="metricconverter">
        <w:smartTagPr>
          <w:attr w:name="ProductID" w:val="0,1142 га"/>
        </w:smartTagPr>
        <w:r w:rsidRPr="008A5FD3">
          <w:rPr>
            <w:color w:val="000000"/>
            <w:sz w:val="28"/>
            <w:szCs w:val="28"/>
          </w:rPr>
          <w:t>0,</w:t>
        </w:r>
        <w:r>
          <w:rPr>
            <w:color w:val="000000"/>
            <w:sz w:val="28"/>
            <w:szCs w:val="28"/>
          </w:rPr>
          <w:t>1142</w:t>
        </w:r>
        <w:r w:rsidRPr="008A5FD3">
          <w:rPr>
            <w:color w:val="000000"/>
            <w:sz w:val="28"/>
            <w:szCs w:val="28"/>
          </w:rPr>
          <w:t xml:space="preserve"> га</w:t>
        </w:r>
      </w:smartTag>
      <w:r w:rsidRPr="008A5FD3">
        <w:rPr>
          <w:color w:val="000000"/>
          <w:sz w:val="28"/>
          <w:szCs w:val="28"/>
        </w:rPr>
        <w:t>, кадастровий номер 5310700000:</w:t>
      </w:r>
      <w:r>
        <w:rPr>
          <w:color w:val="000000"/>
          <w:sz w:val="28"/>
          <w:szCs w:val="28"/>
        </w:rPr>
        <w:t xml:space="preserve"> </w:t>
      </w:r>
      <w:r w:rsidRPr="008A5FD3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4</w:t>
      </w:r>
      <w:r w:rsidRPr="008A5FD3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06</w:t>
      </w:r>
      <w:r w:rsidRPr="008A5FD3">
        <w:rPr>
          <w:color w:val="000000"/>
          <w:sz w:val="28"/>
          <w:szCs w:val="28"/>
        </w:rPr>
        <w:t>:00</w:t>
      </w:r>
      <w:r>
        <w:rPr>
          <w:color w:val="000000"/>
          <w:sz w:val="28"/>
          <w:szCs w:val="28"/>
        </w:rPr>
        <w:t>13</w:t>
      </w:r>
      <w:r w:rsidRPr="008A5FD3">
        <w:rPr>
          <w:color w:val="000000"/>
          <w:sz w:val="28"/>
          <w:szCs w:val="28"/>
        </w:rPr>
        <w:t xml:space="preserve">, за цільовим призначенням – для розміщення та експлуатації будівель та споруд автомобільного транспорту та дорожнього </w:t>
      </w:r>
      <w:r>
        <w:rPr>
          <w:color w:val="000000"/>
          <w:sz w:val="28"/>
          <w:szCs w:val="28"/>
        </w:rPr>
        <w:t>госпо-</w:t>
      </w:r>
      <w:r w:rsidRPr="008A5FD3">
        <w:rPr>
          <w:color w:val="000000"/>
          <w:sz w:val="28"/>
          <w:szCs w:val="28"/>
        </w:rPr>
        <w:t>дарст</w:t>
      </w:r>
      <w:r>
        <w:rPr>
          <w:color w:val="000000"/>
          <w:sz w:val="28"/>
          <w:szCs w:val="28"/>
        </w:rPr>
        <w:t>ва.</w:t>
      </w:r>
    </w:p>
    <w:p w:rsidR="00AA3CEA" w:rsidRDefault="00AA3CEA" w:rsidP="00445F62">
      <w:pPr>
        <w:pStyle w:val="ListParagraph"/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8A5FD3">
        <w:rPr>
          <w:color w:val="000000"/>
          <w:sz w:val="28"/>
          <w:szCs w:val="28"/>
        </w:rPr>
        <w:t xml:space="preserve">Відповідно до поданої заяви </w:t>
      </w:r>
      <w:r w:rsidRPr="008A5FD3">
        <w:rPr>
          <w:b/>
          <w:color w:val="000000"/>
          <w:sz w:val="28"/>
          <w:szCs w:val="28"/>
        </w:rPr>
        <w:t>громадян</w:t>
      </w:r>
      <w:r>
        <w:rPr>
          <w:b/>
          <w:color w:val="000000"/>
          <w:sz w:val="28"/>
          <w:szCs w:val="28"/>
        </w:rPr>
        <w:t>ина</w:t>
      </w:r>
      <w:r w:rsidRPr="008A5FD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Лісового Сергія Володи-мировича</w:t>
      </w:r>
      <w:r w:rsidRPr="008A5FD3">
        <w:rPr>
          <w:b/>
          <w:color w:val="000000"/>
          <w:sz w:val="28"/>
          <w:szCs w:val="28"/>
        </w:rPr>
        <w:t xml:space="preserve">, </w:t>
      </w:r>
      <w:r w:rsidRPr="008A5FD3">
        <w:rPr>
          <w:bCs/>
          <w:color w:val="000000"/>
          <w:sz w:val="28"/>
          <w:szCs w:val="28"/>
        </w:rPr>
        <w:t>на підставі</w:t>
      </w:r>
      <w:r w:rsidRPr="008A5FD3">
        <w:rPr>
          <w:color w:val="000000"/>
          <w:sz w:val="28"/>
          <w:szCs w:val="28"/>
        </w:rPr>
        <w:t xml:space="preserve"> договору купівлі</w:t>
      </w:r>
      <w:r>
        <w:rPr>
          <w:color w:val="000000"/>
          <w:sz w:val="28"/>
          <w:szCs w:val="28"/>
        </w:rPr>
        <w:t>-</w:t>
      </w:r>
      <w:r w:rsidRPr="008A5FD3">
        <w:rPr>
          <w:color w:val="000000"/>
          <w:sz w:val="28"/>
          <w:szCs w:val="28"/>
        </w:rPr>
        <w:t xml:space="preserve">продажу, надати в оренду терміном на десять років, земельну ділянку за адресою: м. Лубни, вул.  </w:t>
      </w:r>
      <w:r>
        <w:rPr>
          <w:color w:val="000000"/>
          <w:sz w:val="28"/>
          <w:szCs w:val="28"/>
        </w:rPr>
        <w:t>Шевченка, 6</w:t>
      </w:r>
      <w:r w:rsidRPr="008A5FD3">
        <w:rPr>
          <w:color w:val="000000"/>
          <w:sz w:val="28"/>
          <w:szCs w:val="28"/>
        </w:rPr>
        <w:t xml:space="preserve">, площею </w:t>
      </w:r>
      <w:smartTag w:uri="urn:schemas-microsoft-com:office:smarttags" w:element="metricconverter">
        <w:smartTagPr>
          <w:attr w:name="ProductID" w:val="0,0048 га"/>
        </w:smartTagPr>
        <w:r w:rsidRPr="008A5FD3">
          <w:rPr>
            <w:color w:val="000000"/>
            <w:sz w:val="28"/>
            <w:szCs w:val="28"/>
          </w:rPr>
          <w:t>0,0</w:t>
        </w:r>
        <w:r>
          <w:rPr>
            <w:color w:val="000000"/>
            <w:sz w:val="28"/>
            <w:szCs w:val="28"/>
          </w:rPr>
          <w:t>048</w:t>
        </w:r>
        <w:r w:rsidRPr="008A5FD3">
          <w:rPr>
            <w:color w:val="000000"/>
            <w:sz w:val="28"/>
            <w:szCs w:val="28"/>
          </w:rPr>
          <w:t xml:space="preserve"> га</w:t>
        </w:r>
      </w:smartTag>
      <w:r w:rsidRPr="008A5FD3">
        <w:rPr>
          <w:color w:val="000000"/>
          <w:sz w:val="28"/>
          <w:szCs w:val="28"/>
        </w:rPr>
        <w:t>, кадастровий номер 5310700000:</w:t>
      </w:r>
      <w:r>
        <w:rPr>
          <w:color w:val="000000"/>
          <w:sz w:val="28"/>
          <w:szCs w:val="28"/>
        </w:rPr>
        <w:t xml:space="preserve"> </w:t>
      </w:r>
      <w:r w:rsidRPr="008A5FD3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6</w:t>
      </w:r>
      <w:r w:rsidRPr="008A5FD3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55</w:t>
      </w:r>
      <w:r w:rsidRPr="008A5FD3">
        <w:rPr>
          <w:color w:val="000000"/>
          <w:sz w:val="28"/>
          <w:szCs w:val="28"/>
        </w:rPr>
        <w:t>:00</w:t>
      </w:r>
      <w:r>
        <w:rPr>
          <w:color w:val="000000"/>
          <w:sz w:val="28"/>
          <w:szCs w:val="28"/>
        </w:rPr>
        <w:t>35</w:t>
      </w:r>
      <w:r w:rsidRPr="008A5FD3">
        <w:rPr>
          <w:color w:val="000000"/>
          <w:sz w:val="28"/>
          <w:szCs w:val="28"/>
        </w:rPr>
        <w:t xml:space="preserve">, за цільовим призначенням – для розміщення та експлуатації будівель та споруд автомобільного транспорту та дорожнього </w:t>
      </w:r>
      <w:r>
        <w:rPr>
          <w:color w:val="000000"/>
          <w:sz w:val="28"/>
          <w:szCs w:val="28"/>
        </w:rPr>
        <w:t>госпо</w:t>
      </w:r>
      <w:r w:rsidRPr="008A5FD3">
        <w:rPr>
          <w:color w:val="000000"/>
          <w:sz w:val="28"/>
          <w:szCs w:val="28"/>
        </w:rPr>
        <w:t>дарст</w:t>
      </w:r>
      <w:r>
        <w:rPr>
          <w:color w:val="000000"/>
          <w:sz w:val="28"/>
          <w:szCs w:val="28"/>
        </w:rPr>
        <w:t>ва.</w:t>
      </w:r>
    </w:p>
    <w:p w:rsidR="00AA3CEA" w:rsidRDefault="00AA3CEA" w:rsidP="00445F62">
      <w:pPr>
        <w:pStyle w:val="ListParagraph"/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8A5FD3">
        <w:rPr>
          <w:color w:val="000000"/>
          <w:sz w:val="28"/>
          <w:szCs w:val="28"/>
        </w:rPr>
        <w:t xml:space="preserve">Відповідно до поданої заяви </w:t>
      </w:r>
      <w:r w:rsidRPr="008A5FD3">
        <w:rPr>
          <w:b/>
          <w:color w:val="000000"/>
          <w:sz w:val="28"/>
          <w:szCs w:val="28"/>
        </w:rPr>
        <w:t>громадян</w:t>
      </w:r>
      <w:r>
        <w:rPr>
          <w:b/>
          <w:color w:val="000000"/>
          <w:sz w:val="28"/>
          <w:szCs w:val="28"/>
        </w:rPr>
        <w:t xml:space="preserve"> Яська Сергія Олександровича </w:t>
      </w:r>
      <w:r w:rsidRPr="0054603F">
        <w:rPr>
          <w:color w:val="000000"/>
          <w:sz w:val="28"/>
          <w:szCs w:val="28"/>
        </w:rPr>
        <w:t>та</w:t>
      </w:r>
      <w:r>
        <w:rPr>
          <w:b/>
          <w:color w:val="000000"/>
          <w:sz w:val="28"/>
          <w:szCs w:val="28"/>
        </w:rPr>
        <w:t xml:space="preserve"> Яська Юрія Олександровича</w:t>
      </w:r>
      <w:r w:rsidRPr="008A5FD3">
        <w:rPr>
          <w:b/>
          <w:color w:val="000000"/>
          <w:sz w:val="28"/>
          <w:szCs w:val="28"/>
        </w:rPr>
        <w:t xml:space="preserve">, </w:t>
      </w:r>
      <w:r w:rsidRPr="008A5FD3">
        <w:rPr>
          <w:bCs/>
          <w:color w:val="000000"/>
          <w:sz w:val="28"/>
          <w:szCs w:val="28"/>
        </w:rPr>
        <w:t>на підставі</w:t>
      </w:r>
      <w:r w:rsidRPr="008A5FD3">
        <w:rPr>
          <w:color w:val="000000"/>
          <w:sz w:val="28"/>
          <w:szCs w:val="28"/>
        </w:rPr>
        <w:t xml:space="preserve"> договору купівлі</w:t>
      </w:r>
      <w:r>
        <w:rPr>
          <w:color w:val="000000"/>
          <w:sz w:val="28"/>
          <w:szCs w:val="28"/>
        </w:rPr>
        <w:t>-</w:t>
      </w:r>
      <w:r w:rsidRPr="008A5FD3">
        <w:rPr>
          <w:color w:val="000000"/>
          <w:sz w:val="28"/>
          <w:szCs w:val="28"/>
        </w:rPr>
        <w:t>продажу нежитлово</w:t>
      </w:r>
      <w:r>
        <w:rPr>
          <w:color w:val="000000"/>
          <w:sz w:val="28"/>
          <w:szCs w:val="28"/>
        </w:rPr>
        <w:t>го приміщення</w:t>
      </w:r>
      <w:r w:rsidRPr="008A5FD3">
        <w:rPr>
          <w:color w:val="000000"/>
          <w:sz w:val="28"/>
          <w:szCs w:val="28"/>
        </w:rPr>
        <w:t xml:space="preserve"> надати в оренду терміном на </w:t>
      </w:r>
      <w:r>
        <w:rPr>
          <w:color w:val="000000"/>
          <w:sz w:val="28"/>
          <w:szCs w:val="28"/>
        </w:rPr>
        <w:t xml:space="preserve">п’ять </w:t>
      </w:r>
      <w:r w:rsidRPr="008A5FD3">
        <w:rPr>
          <w:color w:val="000000"/>
          <w:sz w:val="28"/>
          <w:szCs w:val="28"/>
        </w:rPr>
        <w:t xml:space="preserve">років, земельну ділянку  за  адресою: м. Лубни, </w:t>
      </w:r>
      <w:r>
        <w:rPr>
          <w:color w:val="000000"/>
          <w:sz w:val="28"/>
          <w:szCs w:val="28"/>
        </w:rPr>
        <w:t>м-н Володимирський, 22/2</w:t>
      </w:r>
      <w:r w:rsidRPr="008A5FD3">
        <w:rPr>
          <w:color w:val="000000"/>
          <w:sz w:val="28"/>
          <w:szCs w:val="28"/>
        </w:rPr>
        <w:t xml:space="preserve">, площею </w:t>
      </w:r>
      <w:r>
        <w:rPr>
          <w:color w:val="000000"/>
          <w:sz w:val="28"/>
          <w:szCs w:val="28"/>
        </w:rPr>
        <w:t xml:space="preserve">згідно пропорційної частки у будівлі </w:t>
      </w:r>
      <w:smartTag w:uri="urn:schemas-microsoft-com:office:smarttags" w:element="metricconverter">
        <w:smartTagPr>
          <w:attr w:name="ProductID" w:val="0,0086 га"/>
        </w:smartTagPr>
        <w:r w:rsidRPr="008A5FD3">
          <w:rPr>
            <w:color w:val="000000"/>
            <w:sz w:val="28"/>
            <w:szCs w:val="28"/>
          </w:rPr>
          <w:t>0,0</w:t>
        </w:r>
        <w:r>
          <w:rPr>
            <w:color w:val="000000"/>
            <w:sz w:val="28"/>
            <w:szCs w:val="28"/>
          </w:rPr>
          <w:t>086</w:t>
        </w:r>
        <w:r w:rsidRPr="008A5FD3">
          <w:rPr>
            <w:color w:val="000000"/>
            <w:sz w:val="28"/>
            <w:szCs w:val="28"/>
          </w:rPr>
          <w:t xml:space="preserve"> га</w:t>
        </w:r>
      </w:smartTag>
      <w:r w:rsidRPr="008A5FD3">
        <w:rPr>
          <w:color w:val="000000"/>
          <w:sz w:val="28"/>
          <w:szCs w:val="28"/>
        </w:rPr>
        <w:t xml:space="preserve"> за цільовим призначенням – для </w:t>
      </w:r>
      <w:r>
        <w:rPr>
          <w:color w:val="000000"/>
          <w:sz w:val="28"/>
          <w:szCs w:val="28"/>
        </w:rPr>
        <w:t>будівництва та обслуговування будівель торгівлі.</w:t>
      </w:r>
    </w:p>
    <w:p w:rsidR="00AA3CEA" w:rsidRPr="00930CD8" w:rsidRDefault="00AA3CEA" w:rsidP="00445F62">
      <w:pPr>
        <w:pStyle w:val="ListParagraph"/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8A5FD3">
        <w:rPr>
          <w:color w:val="000000"/>
          <w:sz w:val="28"/>
          <w:szCs w:val="28"/>
        </w:rPr>
        <w:t xml:space="preserve">Відповідно до поданої заяви </w:t>
      </w:r>
      <w:r w:rsidRPr="008A5FD3">
        <w:rPr>
          <w:b/>
          <w:color w:val="000000"/>
          <w:sz w:val="28"/>
          <w:szCs w:val="28"/>
        </w:rPr>
        <w:t>громадян</w:t>
      </w:r>
      <w:r>
        <w:rPr>
          <w:b/>
          <w:color w:val="000000"/>
          <w:sz w:val="28"/>
          <w:szCs w:val="28"/>
        </w:rPr>
        <w:t>ина Коломійця Івана Олексійовича</w:t>
      </w:r>
      <w:r w:rsidRPr="008A5FD3">
        <w:rPr>
          <w:b/>
          <w:color w:val="000000"/>
          <w:sz w:val="28"/>
          <w:szCs w:val="28"/>
        </w:rPr>
        <w:t xml:space="preserve">, </w:t>
      </w:r>
      <w:r w:rsidRPr="008A5FD3">
        <w:rPr>
          <w:bCs/>
          <w:color w:val="000000"/>
          <w:sz w:val="28"/>
          <w:szCs w:val="28"/>
        </w:rPr>
        <w:t>на підставі</w:t>
      </w:r>
      <w:r w:rsidRPr="008A5F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Витягу з Державного реєстру речових прав на нерухоме майно про реєстрацію права власності,</w:t>
      </w:r>
      <w:r w:rsidRPr="008A5FD3">
        <w:rPr>
          <w:color w:val="000000"/>
          <w:sz w:val="28"/>
          <w:szCs w:val="28"/>
        </w:rPr>
        <w:t xml:space="preserve"> надати в оренду терміном на </w:t>
      </w:r>
      <w:r>
        <w:rPr>
          <w:color w:val="000000"/>
          <w:sz w:val="28"/>
          <w:szCs w:val="28"/>
        </w:rPr>
        <w:t xml:space="preserve">п’ять </w:t>
      </w:r>
      <w:r w:rsidRPr="008A5FD3">
        <w:rPr>
          <w:color w:val="000000"/>
          <w:sz w:val="28"/>
          <w:szCs w:val="28"/>
        </w:rPr>
        <w:t xml:space="preserve">років, земельну ділянку  за  адресою: м. Лубни, </w:t>
      </w:r>
      <w:r>
        <w:rPr>
          <w:color w:val="000000"/>
          <w:sz w:val="28"/>
          <w:szCs w:val="28"/>
        </w:rPr>
        <w:t>проспект Володимирський</w:t>
      </w:r>
      <w:r w:rsidRPr="008A5FD3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42\1,</w:t>
      </w:r>
      <w:r w:rsidRPr="008A5FD3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0,0319 га"/>
        </w:smartTagPr>
        <w:r w:rsidRPr="008A5FD3">
          <w:rPr>
            <w:color w:val="000000"/>
            <w:sz w:val="28"/>
            <w:szCs w:val="28"/>
          </w:rPr>
          <w:t>0,0</w:t>
        </w:r>
        <w:r>
          <w:rPr>
            <w:color w:val="000000"/>
            <w:sz w:val="28"/>
            <w:szCs w:val="28"/>
          </w:rPr>
          <w:t>319</w:t>
        </w:r>
        <w:r w:rsidRPr="008A5FD3">
          <w:rPr>
            <w:color w:val="000000"/>
            <w:sz w:val="28"/>
            <w:szCs w:val="28"/>
          </w:rPr>
          <w:t xml:space="preserve"> га</w:t>
        </w:r>
      </w:smartTag>
      <w:r w:rsidRPr="008A5FD3">
        <w:rPr>
          <w:color w:val="000000"/>
          <w:sz w:val="28"/>
          <w:szCs w:val="28"/>
        </w:rPr>
        <w:t xml:space="preserve"> за цільовим призначенням – для </w:t>
      </w:r>
      <w:r>
        <w:rPr>
          <w:color w:val="000000"/>
          <w:sz w:val="28"/>
          <w:szCs w:val="28"/>
        </w:rPr>
        <w:t>будівництва та обслуговування будівель ринкової інфраструктури.</w:t>
      </w:r>
    </w:p>
    <w:p w:rsidR="00AA3CEA" w:rsidRPr="0060073A" w:rsidRDefault="00AA3CEA" w:rsidP="00445F62">
      <w:pPr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 xml:space="preserve">Зобов’язати та попередити </w:t>
      </w:r>
      <w:r>
        <w:rPr>
          <w:color w:val="000000"/>
          <w:sz w:val="28"/>
          <w:szCs w:val="28"/>
        </w:rPr>
        <w:t>фізичних  осіб</w:t>
      </w:r>
      <w:r w:rsidRPr="0060073A">
        <w:rPr>
          <w:color w:val="000000"/>
          <w:sz w:val="28"/>
          <w:szCs w:val="28"/>
        </w:rPr>
        <w:t>:</w:t>
      </w:r>
    </w:p>
    <w:p w:rsidR="00AA3CEA" w:rsidRPr="0060073A" w:rsidRDefault="00AA3CEA" w:rsidP="00A538C1">
      <w:pPr>
        <w:numPr>
          <w:ilvl w:val="0"/>
          <w:numId w:val="6"/>
        </w:numPr>
        <w:ind w:left="567" w:hanging="567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в місячний термін укласти з міською радою догов</w:t>
      </w:r>
      <w:r>
        <w:rPr>
          <w:color w:val="000000"/>
          <w:sz w:val="28"/>
          <w:szCs w:val="28"/>
        </w:rPr>
        <w:t>і</w:t>
      </w:r>
      <w:r w:rsidRPr="0060073A">
        <w:rPr>
          <w:color w:val="000000"/>
          <w:sz w:val="28"/>
          <w:szCs w:val="28"/>
        </w:rPr>
        <w:t>р на оренду землі та зареєструвати своє право в установленому законодавством порядку;</w:t>
      </w:r>
    </w:p>
    <w:p w:rsidR="00AA3CEA" w:rsidRPr="0060073A" w:rsidRDefault="00AA3CEA" w:rsidP="00A538C1">
      <w:pPr>
        <w:numPr>
          <w:ilvl w:val="0"/>
          <w:numId w:val="6"/>
        </w:numPr>
        <w:ind w:left="567" w:hanging="567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неухильно виконувати обов’язки землекористувачів відповідно до вимог ст. 96 ЗКУ;</w:t>
      </w:r>
    </w:p>
    <w:p w:rsidR="00AA3CEA" w:rsidRDefault="00AA3CEA" w:rsidP="00A538C1">
      <w:pPr>
        <w:numPr>
          <w:ilvl w:val="0"/>
          <w:numId w:val="6"/>
        </w:numPr>
        <w:ind w:left="567" w:hanging="567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AA3CEA" w:rsidRDefault="00AA3CEA" w:rsidP="00C51ADE">
      <w:pPr>
        <w:numPr>
          <w:ilvl w:val="0"/>
          <w:numId w:val="2"/>
        </w:numPr>
        <w:ind w:left="567" w:hanging="567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використання земельної ділянки не за цільовим призначенням та систе-матична несплата орендної плати, є підставою для припинення права користування землею (ст. 141 ЗКУ).</w:t>
      </w:r>
      <w:r w:rsidRPr="000B1A69">
        <w:rPr>
          <w:color w:val="000000"/>
          <w:sz w:val="28"/>
          <w:szCs w:val="28"/>
        </w:rPr>
        <w:t xml:space="preserve">  </w:t>
      </w:r>
    </w:p>
    <w:p w:rsidR="00AA3CEA" w:rsidRDefault="00AA3CEA" w:rsidP="00D75B41">
      <w:pPr>
        <w:jc w:val="both"/>
        <w:rPr>
          <w:color w:val="000000"/>
          <w:sz w:val="28"/>
          <w:szCs w:val="28"/>
        </w:rPr>
      </w:pPr>
    </w:p>
    <w:p w:rsidR="00AA3CEA" w:rsidRDefault="00AA3CEA" w:rsidP="00D75B41">
      <w:pPr>
        <w:jc w:val="both"/>
        <w:rPr>
          <w:color w:val="000000"/>
          <w:sz w:val="28"/>
          <w:szCs w:val="28"/>
        </w:rPr>
      </w:pPr>
    </w:p>
    <w:p w:rsidR="00AA3CEA" w:rsidRDefault="00AA3CEA" w:rsidP="00D75B41">
      <w:pPr>
        <w:jc w:val="both"/>
        <w:rPr>
          <w:color w:val="000000"/>
          <w:sz w:val="28"/>
          <w:szCs w:val="28"/>
        </w:rPr>
      </w:pPr>
    </w:p>
    <w:p w:rsidR="00AA3CEA" w:rsidRDefault="00AA3CEA" w:rsidP="00DC4A40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Грицаєнко</w:t>
      </w:r>
    </w:p>
    <w:sectPr w:rsidR="00AA3CEA" w:rsidSect="00535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7565"/>
    <w:multiLevelType w:val="hybridMultilevel"/>
    <w:tmpl w:val="0C42C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5D1367"/>
    <w:multiLevelType w:val="hybridMultilevel"/>
    <w:tmpl w:val="3A9A71DA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5E1BCC"/>
    <w:multiLevelType w:val="hybridMultilevel"/>
    <w:tmpl w:val="4306C2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6C24BE"/>
    <w:multiLevelType w:val="hybridMultilevel"/>
    <w:tmpl w:val="C57E1FCC"/>
    <w:lvl w:ilvl="0" w:tplc="BADAC7FC">
      <w:start w:val="1"/>
      <w:numFmt w:val="decimal"/>
      <w:lvlText w:val="%1."/>
      <w:lvlJc w:val="left"/>
      <w:pPr>
        <w:ind w:left="944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5DBB"/>
    <w:rsid w:val="0006398A"/>
    <w:rsid w:val="00081132"/>
    <w:rsid w:val="000863D8"/>
    <w:rsid w:val="0009245D"/>
    <w:rsid w:val="000B1A69"/>
    <w:rsid w:val="000D2D3F"/>
    <w:rsid w:val="001801B7"/>
    <w:rsid w:val="001B70B3"/>
    <w:rsid w:val="001C290A"/>
    <w:rsid w:val="001D4991"/>
    <w:rsid w:val="001D7CF2"/>
    <w:rsid w:val="00215C4C"/>
    <w:rsid w:val="00224B06"/>
    <w:rsid w:val="00250DB8"/>
    <w:rsid w:val="00265008"/>
    <w:rsid w:val="00275836"/>
    <w:rsid w:val="00285AC0"/>
    <w:rsid w:val="002A1599"/>
    <w:rsid w:val="002B7F0B"/>
    <w:rsid w:val="002C70AA"/>
    <w:rsid w:val="002E33C6"/>
    <w:rsid w:val="002F0DB8"/>
    <w:rsid w:val="003326A5"/>
    <w:rsid w:val="00374F6A"/>
    <w:rsid w:val="003B025A"/>
    <w:rsid w:val="003C48F2"/>
    <w:rsid w:val="00445F62"/>
    <w:rsid w:val="00480ABC"/>
    <w:rsid w:val="004A12E7"/>
    <w:rsid w:val="004A1F78"/>
    <w:rsid w:val="004F46F6"/>
    <w:rsid w:val="00535DBB"/>
    <w:rsid w:val="0054603F"/>
    <w:rsid w:val="00553ABE"/>
    <w:rsid w:val="00561337"/>
    <w:rsid w:val="00565B51"/>
    <w:rsid w:val="005675EB"/>
    <w:rsid w:val="005C7514"/>
    <w:rsid w:val="005D3E00"/>
    <w:rsid w:val="005E5774"/>
    <w:rsid w:val="005F2CFD"/>
    <w:rsid w:val="0060073A"/>
    <w:rsid w:val="00605F21"/>
    <w:rsid w:val="00616151"/>
    <w:rsid w:val="006E2B92"/>
    <w:rsid w:val="006E59BC"/>
    <w:rsid w:val="006F74C2"/>
    <w:rsid w:val="00710372"/>
    <w:rsid w:val="0077407B"/>
    <w:rsid w:val="007A3F49"/>
    <w:rsid w:val="007E6452"/>
    <w:rsid w:val="007F3CDF"/>
    <w:rsid w:val="008035D9"/>
    <w:rsid w:val="00814CD4"/>
    <w:rsid w:val="00845963"/>
    <w:rsid w:val="0088252C"/>
    <w:rsid w:val="008A5FD3"/>
    <w:rsid w:val="008D5C43"/>
    <w:rsid w:val="00930CD8"/>
    <w:rsid w:val="009650C3"/>
    <w:rsid w:val="009C01CA"/>
    <w:rsid w:val="009E1F1C"/>
    <w:rsid w:val="00A538C1"/>
    <w:rsid w:val="00A76493"/>
    <w:rsid w:val="00A833D4"/>
    <w:rsid w:val="00A94BC0"/>
    <w:rsid w:val="00AA3CEA"/>
    <w:rsid w:val="00AA6C4C"/>
    <w:rsid w:val="00AB2413"/>
    <w:rsid w:val="00B4387F"/>
    <w:rsid w:val="00B65109"/>
    <w:rsid w:val="00B81DAE"/>
    <w:rsid w:val="00B86790"/>
    <w:rsid w:val="00BA65C2"/>
    <w:rsid w:val="00BC0E4F"/>
    <w:rsid w:val="00BC138B"/>
    <w:rsid w:val="00C051F1"/>
    <w:rsid w:val="00C07D24"/>
    <w:rsid w:val="00C233CF"/>
    <w:rsid w:val="00C33BF1"/>
    <w:rsid w:val="00C478E8"/>
    <w:rsid w:val="00C51ADE"/>
    <w:rsid w:val="00C520B8"/>
    <w:rsid w:val="00D1454D"/>
    <w:rsid w:val="00D62ED7"/>
    <w:rsid w:val="00D75B41"/>
    <w:rsid w:val="00D83E00"/>
    <w:rsid w:val="00DC4A40"/>
    <w:rsid w:val="00DD5F2F"/>
    <w:rsid w:val="00E44C2B"/>
    <w:rsid w:val="00ED4110"/>
    <w:rsid w:val="00F41E5A"/>
    <w:rsid w:val="00F61FCD"/>
    <w:rsid w:val="00FB7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B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uiPriority w:val="99"/>
    <w:rsid w:val="00535DBB"/>
  </w:style>
  <w:style w:type="paragraph" w:customStyle="1" w:styleId="p2">
    <w:name w:val="p2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535DBB"/>
    <w:pPr>
      <w:tabs>
        <w:tab w:val="center" w:pos="4677"/>
        <w:tab w:val="right" w:pos="9355"/>
      </w:tabs>
    </w:pPr>
    <w:rPr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35DBB"/>
    <w:rPr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8A5F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3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531</Words>
  <Characters>3028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2018-01-10T09:13:00Z</cp:lastPrinted>
  <dcterms:created xsi:type="dcterms:W3CDTF">2018-07-04T06:28:00Z</dcterms:created>
  <dcterms:modified xsi:type="dcterms:W3CDTF">2018-07-04T06:28:00Z</dcterms:modified>
</cp:coreProperties>
</file>